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B9D36" w14:textId="419A9F77" w:rsidR="003E1A38" w:rsidRPr="00001CAA" w:rsidRDefault="6F6D762A" w:rsidP="40CE1019">
      <w:pPr>
        <w:rPr>
          <w:rFonts w:cs="Arial"/>
        </w:rPr>
      </w:pPr>
      <w:r w:rsidRPr="00001CAA">
        <w:rPr>
          <w:rFonts w:cs="Arial"/>
        </w:rPr>
        <w:t>Številka:</w:t>
      </w:r>
      <w:r w:rsidR="00D90519" w:rsidRPr="00001CAA">
        <w:rPr>
          <w:rFonts w:cs="Arial"/>
        </w:rPr>
        <w:t xml:space="preserve"> 4300-0010/2024-2</w:t>
      </w:r>
    </w:p>
    <w:p w14:paraId="08076AC8" w14:textId="7E85247D" w:rsidR="00EC4DF2" w:rsidRPr="009B1566" w:rsidRDefault="003E1A38" w:rsidP="00EC4DF2">
      <w:pPr>
        <w:rPr>
          <w:rFonts w:cs="Arial"/>
        </w:rPr>
      </w:pPr>
      <w:r w:rsidRPr="00001CAA">
        <w:rPr>
          <w:rFonts w:cs="Arial"/>
        </w:rPr>
        <w:t>JN</w:t>
      </w:r>
      <w:r w:rsidR="00E42D7C" w:rsidRPr="00001CAA">
        <w:rPr>
          <w:rFonts w:cs="Arial"/>
        </w:rPr>
        <w:t xml:space="preserve"> BR</w:t>
      </w:r>
      <w:r w:rsidRPr="00001CAA">
        <w:rPr>
          <w:rFonts w:cs="Arial"/>
        </w:rPr>
        <w:t xml:space="preserve">: </w:t>
      </w:r>
      <w:r w:rsidR="00001CAA" w:rsidRPr="00001CAA">
        <w:rPr>
          <w:rFonts w:cs="Arial"/>
        </w:rPr>
        <w:t>2024-338</w:t>
      </w:r>
    </w:p>
    <w:p w14:paraId="1A6FE644" w14:textId="3121A9E7" w:rsidR="00144B8D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737FDD0E" w14:textId="77777777" w:rsidR="009B1566" w:rsidRPr="009B1566" w:rsidRDefault="009B1566" w:rsidP="009B156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904"/>
        <w:gridCol w:w="3260"/>
        <w:gridCol w:w="1842"/>
        <w:gridCol w:w="2269"/>
        <w:gridCol w:w="2126"/>
        <w:gridCol w:w="1777"/>
      </w:tblGrid>
      <w:tr w:rsidR="009B1566" w:rsidRPr="006A4216" w14:paraId="07D0A7E3" w14:textId="77777777" w:rsidTr="00737585">
        <w:trPr>
          <w:gridAfter w:val="1"/>
          <w:wAfter w:w="1777" w:type="dxa"/>
          <w:trHeight w:val="311"/>
        </w:trPr>
        <w:tc>
          <w:tcPr>
            <w:tcW w:w="1873" w:type="dxa"/>
            <w:vAlign w:val="center"/>
          </w:tcPr>
          <w:p w14:paraId="32052512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904" w:type="dxa"/>
            <w:vAlign w:val="center"/>
          </w:tcPr>
          <w:p w14:paraId="0A6BFD3B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6BDE842B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1842" w:type="dxa"/>
            <w:vAlign w:val="center"/>
          </w:tcPr>
          <w:p w14:paraId="52814740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2269" w:type="dxa"/>
          </w:tcPr>
          <w:p w14:paraId="4497562A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126" w:type="dxa"/>
            <w:vAlign w:val="center"/>
          </w:tcPr>
          <w:p w14:paraId="7CD16305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130579" w:rsidRPr="006A4216" w14:paraId="6726C0AB" w14:textId="77777777" w:rsidTr="00737585">
        <w:trPr>
          <w:gridAfter w:val="1"/>
          <w:wAfter w:w="1777" w:type="dxa"/>
          <w:trHeight w:val="567"/>
        </w:trPr>
        <w:tc>
          <w:tcPr>
            <w:tcW w:w="1873" w:type="dxa"/>
          </w:tcPr>
          <w:p w14:paraId="6AC566AF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14:paraId="320142C2" w14:textId="77777777" w:rsidR="00130579" w:rsidRPr="006A4216" w:rsidRDefault="00130579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260" w:type="dxa"/>
            <w:vAlign w:val="center"/>
          </w:tcPr>
          <w:p w14:paraId="70531D0C" w14:textId="77777777" w:rsidR="00130579" w:rsidRDefault="00130579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Vrsta del</w:t>
            </w:r>
          </w:p>
          <w:p w14:paraId="3F8E5B2F" w14:textId="77777777" w:rsidR="00130579" w:rsidRPr="003D1D27" w:rsidRDefault="00130579" w:rsidP="002B7C3D">
            <w:pPr>
              <w:jc w:val="center"/>
              <w:rPr>
                <w:i/>
                <w:sz w:val="18"/>
                <w:szCs w:val="18"/>
              </w:rPr>
            </w:pPr>
            <w:r w:rsidRPr="003D1D27">
              <w:rPr>
                <w:i/>
                <w:color w:val="A6A6A6" w:themeColor="background1" w:themeShade="A6"/>
                <w:sz w:val="18"/>
                <w:szCs w:val="18"/>
              </w:rPr>
              <w:t>/ki ga bo izvedlo sodelujoče podjetje/</w:t>
            </w:r>
          </w:p>
        </w:tc>
        <w:tc>
          <w:tcPr>
            <w:tcW w:w="1842" w:type="dxa"/>
            <w:vAlign w:val="center"/>
          </w:tcPr>
          <w:p w14:paraId="534CDD6F" w14:textId="1DE20C0D" w:rsidR="00130579" w:rsidRDefault="00737585" w:rsidP="002B7C3D">
            <w:pPr>
              <w:jc w:val="center"/>
              <w:rPr>
                <w:sz w:val="20"/>
                <w:szCs w:val="20"/>
              </w:rPr>
            </w:pPr>
            <w:r w:rsidRPr="00737585">
              <w:rPr>
                <w:sz w:val="20"/>
                <w:szCs w:val="20"/>
              </w:rPr>
              <w:t>D</w:t>
            </w:r>
            <w:r w:rsidR="00130579" w:rsidRPr="00737585">
              <w:rPr>
                <w:sz w:val="20"/>
                <w:szCs w:val="20"/>
              </w:rPr>
              <w:t>elež,</w:t>
            </w:r>
            <w:r w:rsidR="00130579">
              <w:rPr>
                <w:sz w:val="20"/>
                <w:szCs w:val="20"/>
              </w:rPr>
              <w:t xml:space="preserve"> ki bo izveden s strani sodelujočega podjetja</w:t>
            </w:r>
          </w:p>
          <w:p w14:paraId="46D7D07A" w14:textId="450F41A5" w:rsidR="00130579" w:rsidRDefault="00130579" w:rsidP="002B7C3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420D">
              <w:rPr>
                <w:sz w:val="20"/>
                <w:szCs w:val="20"/>
              </w:rPr>
              <w:t xml:space="preserve"> </w:t>
            </w:r>
          </w:p>
          <w:p w14:paraId="6065BA66" w14:textId="0667C884" w:rsidR="00130579" w:rsidRPr="006A4216" w:rsidRDefault="00130579" w:rsidP="002B7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9" w:type="dxa"/>
            <w:vAlign w:val="center"/>
          </w:tcPr>
          <w:p w14:paraId="39ACD257" w14:textId="77777777" w:rsidR="00130579" w:rsidRDefault="00130579" w:rsidP="002B7C3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60E340A" w14:textId="091E6D71" w:rsidR="00130579" w:rsidRPr="006A4216" w:rsidRDefault="009B6772" w:rsidP="002B7C3D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DA/NE, izpolni se samo za </w:t>
            </w:r>
            <w:proofErr w:type="spellStart"/>
            <w:r>
              <w:rPr>
                <w:i/>
                <w:color w:val="A6A6A6" w:themeColor="background1" w:themeShade="A6"/>
                <w:sz w:val="18"/>
                <w:szCs w:val="18"/>
              </w:rPr>
              <w:t>soponudnika</w:t>
            </w:r>
            <w:proofErr w:type="spellEnd"/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in/ali podizvajalca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14:paraId="59EF34B4" w14:textId="77777777" w:rsidR="00130579" w:rsidRPr="0073420D" w:rsidRDefault="00130579" w:rsidP="002B7C3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8C5CBC3" w14:textId="77777777" w:rsidR="00130579" w:rsidRPr="006A4216" w:rsidRDefault="00130579" w:rsidP="002B7C3D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130579" w:rsidRPr="006A4216" w14:paraId="59C418A3" w14:textId="77777777" w:rsidTr="00737585">
        <w:trPr>
          <w:gridAfter w:val="1"/>
          <w:wAfter w:w="1777" w:type="dxa"/>
          <w:trHeight w:val="293"/>
        </w:trPr>
        <w:tc>
          <w:tcPr>
            <w:tcW w:w="1873" w:type="dxa"/>
            <w:vAlign w:val="center"/>
          </w:tcPr>
          <w:p w14:paraId="54BA4F3D" w14:textId="77777777" w:rsidR="00130579" w:rsidRPr="006A4216" w:rsidRDefault="00130579" w:rsidP="002B7C3D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904" w:type="dxa"/>
          </w:tcPr>
          <w:p w14:paraId="0A7EBF50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18386FD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DDE8754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shd w:val="clear" w:color="auto" w:fill="A6A6A6" w:themeFill="background1" w:themeFillShade="A6"/>
          </w:tcPr>
          <w:p w14:paraId="3CFA7F40" w14:textId="77777777" w:rsidR="00130579" w:rsidRPr="009B6772" w:rsidRDefault="00130579" w:rsidP="009B677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14:paraId="70F09D01" w14:textId="77777777" w:rsidR="00130579" w:rsidRPr="009B6772" w:rsidRDefault="00130579" w:rsidP="002B7C3D">
            <w:pPr>
              <w:rPr>
                <w:sz w:val="20"/>
                <w:szCs w:val="20"/>
                <w:highlight w:val="lightGray"/>
              </w:rPr>
            </w:pPr>
          </w:p>
        </w:tc>
      </w:tr>
      <w:tr w:rsidR="00130579" w:rsidRPr="006A4216" w14:paraId="2EFD0568" w14:textId="77777777" w:rsidTr="00737585">
        <w:trPr>
          <w:gridAfter w:val="1"/>
          <w:wAfter w:w="1777" w:type="dxa"/>
          <w:trHeight w:val="283"/>
        </w:trPr>
        <w:tc>
          <w:tcPr>
            <w:tcW w:w="1873" w:type="dxa"/>
            <w:vAlign w:val="center"/>
          </w:tcPr>
          <w:p w14:paraId="52F206FF" w14:textId="77777777" w:rsidR="00130579" w:rsidRPr="006A4216" w:rsidRDefault="00130579" w:rsidP="002B7C3D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904" w:type="dxa"/>
          </w:tcPr>
          <w:p w14:paraId="2A03400D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424D5C5E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CDD583E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</w:tcPr>
          <w:p w14:paraId="428F110C" w14:textId="77777777" w:rsidR="00130579" w:rsidRPr="006A4216" w:rsidRDefault="00130579" w:rsidP="002B7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58DE0FD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</w:tr>
      <w:tr w:rsidR="00130579" w:rsidRPr="006A4216" w14:paraId="3430B40E" w14:textId="77777777" w:rsidTr="00737585">
        <w:trPr>
          <w:gridAfter w:val="1"/>
          <w:wAfter w:w="1777" w:type="dxa"/>
          <w:trHeight w:val="273"/>
        </w:trPr>
        <w:tc>
          <w:tcPr>
            <w:tcW w:w="1873" w:type="dxa"/>
            <w:vAlign w:val="center"/>
          </w:tcPr>
          <w:p w14:paraId="3BC522CD" w14:textId="77777777" w:rsidR="00130579" w:rsidRPr="006A4216" w:rsidRDefault="00130579" w:rsidP="002B7C3D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904" w:type="dxa"/>
          </w:tcPr>
          <w:p w14:paraId="14D4D8E9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1EC0601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6AF34A5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</w:tcPr>
          <w:p w14:paraId="4A838771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2EFCA4D" w14:textId="77777777" w:rsidR="00130579" w:rsidRPr="006A4216" w:rsidRDefault="00130579" w:rsidP="002B7C3D">
            <w:pPr>
              <w:rPr>
                <w:sz w:val="20"/>
                <w:szCs w:val="20"/>
              </w:rPr>
            </w:pPr>
          </w:p>
        </w:tc>
      </w:tr>
      <w:tr w:rsidR="009B1566" w:rsidRPr="006A4216" w14:paraId="782974F3" w14:textId="77777777" w:rsidTr="00737585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784CE2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2A6519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3275589C" w14:textId="163FBE7E" w:rsidR="009B1566" w:rsidRPr="006A4216" w:rsidRDefault="009B1566" w:rsidP="002B7C3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 w:rsidRPr="00737585">
              <w:rPr>
                <w:iCs/>
                <w:sz w:val="18"/>
                <w:szCs w:val="18"/>
              </w:rPr>
              <w:t>(</w:t>
            </w:r>
            <w:proofErr w:type="spellStart"/>
            <w:r w:rsidRPr="00737585">
              <w:rPr>
                <w:iCs/>
                <w:sz w:val="18"/>
                <w:szCs w:val="18"/>
              </w:rPr>
              <w:t>max</w:t>
            </w:r>
            <w:proofErr w:type="spellEnd"/>
            <w:r w:rsidRPr="00737585">
              <w:rPr>
                <w:iCs/>
                <w:sz w:val="18"/>
                <w:szCs w:val="18"/>
              </w:rPr>
              <w:t>. 100%):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5AD51B0F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BE5BE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</w:tr>
    </w:tbl>
    <w:p w14:paraId="1B7A86FA" w14:textId="15DC2C33" w:rsidR="009B1566" w:rsidRPr="002F7CAF" w:rsidRDefault="009B1566" w:rsidP="009B1566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698F631" w14:textId="77777777" w:rsidR="009B1566" w:rsidRPr="002F7CAF" w:rsidRDefault="009B1566" w:rsidP="009B1566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752999AD" w14:textId="77777777" w:rsidR="009B1566" w:rsidRPr="002F7CAF" w:rsidRDefault="009B1566" w:rsidP="009B1566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57F986EB" w14:textId="77777777" w:rsidR="009B1566" w:rsidRPr="002F7CAF" w:rsidRDefault="009B1566" w:rsidP="009B1566">
      <w:pPr>
        <w:ind w:left="360" w:right="7"/>
        <w:jc w:val="both"/>
        <w:rPr>
          <w:rFonts w:cs="Arial"/>
          <w:sz w:val="18"/>
          <w:szCs w:val="18"/>
        </w:rPr>
      </w:pPr>
    </w:p>
    <w:p w14:paraId="1AB9D5FE" w14:textId="77777777" w:rsidR="009B1566" w:rsidRPr="006A4216" w:rsidRDefault="009B1566" w:rsidP="009B1566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665324F9" w14:textId="77777777" w:rsidR="009B1566" w:rsidRPr="00F17503" w:rsidRDefault="009B1566" w:rsidP="009B156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EBE4B09" w14:textId="77777777" w:rsidR="009B1566" w:rsidRPr="006A4216" w:rsidRDefault="009B1566" w:rsidP="009B156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0551654D" w14:textId="77777777" w:rsidR="009B1566" w:rsidRPr="00184A22" w:rsidRDefault="009B1566" w:rsidP="009B1566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1EA7E3F6" w14:textId="77777777" w:rsidR="009B1566" w:rsidRPr="00EF5632" w:rsidRDefault="009B1566" w:rsidP="009B1566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29E1158E" w14:textId="77777777" w:rsidR="009B1566" w:rsidRPr="00F17503" w:rsidRDefault="009B1566" w:rsidP="009B1566">
      <w:pPr>
        <w:pStyle w:val="Pripombabesedilo"/>
        <w:ind w:left="357"/>
        <w:rPr>
          <w:rFonts w:cs="Arial"/>
          <w:sz w:val="18"/>
          <w:szCs w:val="18"/>
        </w:rPr>
      </w:pPr>
    </w:p>
    <w:p w14:paraId="3B04C379" w14:textId="77777777" w:rsidR="009B1566" w:rsidRPr="00EF5632" w:rsidRDefault="009B1566" w:rsidP="009B1566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40CBDF76" w14:textId="77777777" w:rsidR="009B1566" w:rsidRDefault="009B1566" w:rsidP="009B1566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684877EC" w14:textId="77777777" w:rsidR="009B1566" w:rsidRDefault="009B1566" w:rsidP="009B1566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3F2D9291" w14:textId="77777777" w:rsidR="009B1566" w:rsidRDefault="009B1566" w:rsidP="009B1566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5DA9634F" w:rsidR="00ED5254" w:rsidRPr="003D0D5D" w:rsidRDefault="009B1566" w:rsidP="009B1566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FD65A" w14:textId="77777777" w:rsidR="00691786" w:rsidRDefault="00691786">
      <w:r>
        <w:separator/>
      </w:r>
    </w:p>
  </w:endnote>
  <w:endnote w:type="continuationSeparator" w:id="0">
    <w:p w14:paraId="22690004" w14:textId="77777777" w:rsidR="00691786" w:rsidRDefault="0069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F98C0" w14:textId="642B30B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B156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B156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4A46A6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156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156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414A0" w14:textId="77777777" w:rsidR="00691786" w:rsidRDefault="00691786">
      <w:r>
        <w:separator/>
      </w:r>
    </w:p>
  </w:footnote>
  <w:footnote w:type="continuationSeparator" w:id="0">
    <w:p w14:paraId="315453A3" w14:textId="77777777" w:rsidR="00691786" w:rsidRDefault="00691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4145694" w:rsidR="00C0552D" w:rsidRPr="00531D88" w:rsidRDefault="00531D88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5286270">
    <w:abstractNumId w:val="4"/>
  </w:num>
  <w:num w:numId="2" w16cid:durableId="2050910829">
    <w:abstractNumId w:val="6"/>
  </w:num>
  <w:num w:numId="3" w16cid:durableId="1558543110">
    <w:abstractNumId w:val="3"/>
  </w:num>
  <w:num w:numId="4" w16cid:durableId="1135370007">
    <w:abstractNumId w:val="1"/>
  </w:num>
  <w:num w:numId="5" w16cid:durableId="552085520">
    <w:abstractNumId w:val="5"/>
  </w:num>
  <w:num w:numId="6" w16cid:durableId="850067599">
    <w:abstractNumId w:val="0"/>
  </w:num>
  <w:num w:numId="7" w16cid:durableId="1241283189">
    <w:abstractNumId w:val="9"/>
  </w:num>
  <w:num w:numId="8" w16cid:durableId="109858821">
    <w:abstractNumId w:val="7"/>
  </w:num>
  <w:num w:numId="9" w16cid:durableId="1386484861">
    <w:abstractNumId w:val="2"/>
  </w:num>
  <w:num w:numId="10" w16cid:durableId="4407298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1CAA"/>
    <w:rsid w:val="00005413"/>
    <w:rsid w:val="00013B00"/>
    <w:rsid w:val="00015B5A"/>
    <w:rsid w:val="000179AC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0579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0A82"/>
    <w:rsid w:val="00324C4C"/>
    <w:rsid w:val="00325D8B"/>
    <w:rsid w:val="00326834"/>
    <w:rsid w:val="00330696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2CDA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1786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37585"/>
    <w:rsid w:val="00741DF3"/>
    <w:rsid w:val="00743912"/>
    <w:rsid w:val="00764E83"/>
    <w:rsid w:val="00767A5A"/>
    <w:rsid w:val="0077067D"/>
    <w:rsid w:val="00780396"/>
    <w:rsid w:val="007804A1"/>
    <w:rsid w:val="0078319E"/>
    <w:rsid w:val="00783525"/>
    <w:rsid w:val="007971C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4EFC"/>
    <w:rsid w:val="00861E18"/>
    <w:rsid w:val="00871F12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4E30"/>
    <w:rsid w:val="008E64FA"/>
    <w:rsid w:val="008F1E8E"/>
    <w:rsid w:val="008F3E2F"/>
    <w:rsid w:val="009006BE"/>
    <w:rsid w:val="00910973"/>
    <w:rsid w:val="00913CF8"/>
    <w:rsid w:val="00941B2D"/>
    <w:rsid w:val="00945B2B"/>
    <w:rsid w:val="00946104"/>
    <w:rsid w:val="009514DD"/>
    <w:rsid w:val="0095198A"/>
    <w:rsid w:val="00953938"/>
    <w:rsid w:val="00962B47"/>
    <w:rsid w:val="00965BB4"/>
    <w:rsid w:val="009A46DA"/>
    <w:rsid w:val="009B0FC7"/>
    <w:rsid w:val="009B1566"/>
    <w:rsid w:val="009B6772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0519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37334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C60C0"/>
    <w:rsid w:val="00ED5254"/>
    <w:rsid w:val="00EE4445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C1724E-CEE6-4234-AB0B-0776325D9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99AAFB-4453-44F3-A276-D733D027BE99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E317139D-A17D-47B5-99C2-04CCA226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216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11</cp:revision>
  <cp:lastPrinted>2016-06-20T06:28:00Z</cp:lastPrinted>
  <dcterms:created xsi:type="dcterms:W3CDTF">2016-05-31T11:25:00Z</dcterms:created>
  <dcterms:modified xsi:type="dcterms:W3CDTF">2024-09-19T12:19:00Z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